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3AE0" w14:textId="2D76CB4E" w:rsidR="00FB1A35" w:rsidRPr="00D505AB" w:rsidRDefault="00FB1A35" w:rsidP="00FB1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5AB">
        <w:rPr>
          <w:b/>
          <w:noProof/>
          <w:sz w:val="24"/>
        </w:rPr>
        <w:t>3GPP TSG-CT Meeting #</w:t>
      </w:r>
      <w:r w:rsidR="008641FF" w:rsidRPr="00D505AB">
        <w:rPr>
          <w:b/>
          <w:noProof/>
          <w:sz w:val="24"/>
        </w:rPr>
        <w:t>12</w:t>
      </w:r>
      <w:r w:rsidR="001F3F9C">
        <w:rPr>
          <w:b/>
          <w:noProof/>
          <w:sz w:val="24"/>
        </w:rPr>
        <w:t>6</w:t>
      </w:r>
      <w:r w:rsidRPr="00D505AB">
        <w:rPr>
          <w:b/>
          <w:noProof/>
          <w:sz w:val="24"/>
        </w:rPr>
        <w:t>e</w:t>
      </w:r>
      <w:r w:rsidRPr="00D505AB">
        <w:rPr>
          <w:b/>
          <w:i/>
          <w:noProof/>
          <w:sz w:val="28"/>
        </w:rPr>
        <w:tab/>
      </w:r>
      <w:r w:rsidRPr="00D505AB">
        <w:rPr>
          <w:b/>
          <w:noProof/>
          <w:sz w:val="24"/>
        </w:rPr>
        <w:t>C</w:t>
      </w:r>
      <w:r w:rsidR="008641FF" w:rsidRPr="00D505AB">
        <w:rPr>
          <w:b/>
          <w:noProof/>
          <w:sz w:val="24"/>
        </w:rPr>
        <w:t>1</w:t>
      </w:r>
      <w:r w:rsidRPr="00D505AB">
        <w:rPr>
          <w:b/>
          <w:noProof/>
          <w:sz w:val="24"/>
        </w:rPr>
        <w:t>-20</w:t>
      </w:r>
      <w:r w:rsidR="00520213">
        <w:rPr>
          <w:b/>
          <w:noProof/>
          <w:sz w:val="24"/>
        </w:rPr>
        <w:t>6442</w:t>
      </w:r>
      <w:bookmarkStart w:id="0" w:name="_GoBack"/>
      <w:bookmarkEnd w:id="0"/>
    </w:p>
    <w:p w14:paraId="0C8A8DFD" w14:textId="77777777" w:rsidR="00D505AB" w:rsidRDefault="00D505AB" w:rsidP="00D505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p w14:paraId="694C2D03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CT1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123EE559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Approval</w:t>
      </w:r>
    </w:p>
    <w:p w14:paraId="2BE2CA81" w14:textId="0C8EA6DB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17.</w:t>
      </w:r>
      <w:r w:rsidR="00CD3ED7">
        <w:rPr>
          <w:rFonts w:ascii="Arial" w:hAnsi="Arial" w:cs="Arial"/>
          <w:b/>
          <w:bCs/>
        </w:rPr>
        <w:t>1.1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43F7AA9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5A28">
        <w:t>Enabling Multi-USIM Devices</w:t>
      </w:r>
    </w:p>
    <w:p w14:paraId="0E70D5FC" w14:textId="67AEDB2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49A47C91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09106F89" w:rsidR="004260A5" w:rsidRPr="003313EA" w:rsidRDefault="000B5FD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0ECCA508" w:rsidR="00D33B98" w:rsidRPr="003313EA" w:rsidRDefault="0020364F" w:rsidP="00D33B98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7011" w:type="dxa"/>
          </w:tcPr>
          <w:p w14:paraId="0E70D638" w14:textId="7EE8CE0A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ystem enablers for multi-USIM devices</w:t>
            </w:r>
            <w:r w:rsidR="004217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17BA" w:rsidRPr="004217BA">
              <w:rPr>
                <w:rFonts w:ascii="Arial" w:hAnsi="Arial" w:cs="Arial"/>
                <w:sz w:val="18"/>
                <w:szCs w:val="18"/>
                <w:highlight w:val="yellow"/>
              </w:rPr>
              <w:t>(Normative WID for MUSIM is expected to be approved at SA #90e)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43402D">
        <w:trPr>
          <w:gridAfter w:val="1"/>
          <w:wAfter w:w="3696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20364F" w:rsidRPr="003313EA" w14:paraId="416EB8A8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22.278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77777777" w:rsidR="00A5382E" w:rsidRDefault="002D2854" w:rsidP="00251D80">
      <w:r w:rsidRPr="00C87D54">
        <w:t>The stage 2 work of MUSIM started at SA#87e with the SA2 SID FS_MUSIM</w:t>
      </w:r>
      <w:r>
        <w:t xml:space="preserve"> (SP-200297). </w:t>
      </w:r>
      <w:r w:rsidR="00841BEB">
        <w:t>The SA2 study is captured in TR 23.761 v0.5.0.</w:t>
      </w:r>
      <w:r>
        <w:t xml:space="preserve"> </w:t>
      </w:r>
    </w:p>
    <w:p w14:paraId="52796827" w14:textId="661F535D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agreed </w:t>
      </w:r>
      <w:r>
        <w:t>a n</w:t>
      </w:r>
      <w:r w:rsidRPr="00C87D54">
        <w:t>ew WID LTE_NR_M</w:t>
      </w:r>
      <w:r w:rsidRPr="00C87D54">
        <w:rPr>
          <w:lang w:eastAsia="zh-CN"/>
        </w:rPr>
        <w:t>USIM</w:t>
      </w:r>
      <w:r>
        <w:rPr>
          <w:lang w:eastAsia="zh-CN"/>
        </w:rPr>
        <w:t xml:space="preserve"> (RP-193263)</w:t>
      </w:r>
      <w:r>
        <w:t>.</w:t>
      </w:r>
    </w:p>
    <w:p w14:paraId="1C3CEF1D" w14:textId="0D5BD78E" w:rsidR="002D2854" w:rsidRDefault="002D2854" w:rsidP="00251D80">
      <w:r>
        <w:t>The CT WGs need to carry out stage-3 work to satisfy the normative requirements arising out</w:t>
      </w:r>
      <w:r w:rsidR="00785AEB">
        <w:t xml:space="preserve"> of stage-2 work.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77777777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</w:t>
      </w:r>
    </w:p>
    <w:p w14:paraId="29B141DA" w14:textId="0888E99F" w:rsidR="00785AEB" w:rsidRDefault="00785AEB" w:rsidP="00785AEB">
      <w:r>
        <w:t xml:space="preserve">The stage-3 aspects </w:t>
      </w:r>
      <w:r w:rsidR="0043402D">
        <w:t xml:space="preserve">are expected to </w:t>
      </w:r>
      <w:r>
        <w:t>include the following: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6164E644" w:rsidR="00785AEB" w:rsidRDefault="00785AEB" w:rsidP="00785A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 to support MUSIM in 5GS and EPS;</w:t>
      </w:r>
    </w:p>
    <w:p w14:paraId="2FF9277B" w14:textId="0C3F649E" w:rsidR="00785AEB" w:rsidRDefault="00785AEB" w:rsidP="00785AE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</w:t>
      </w:r>
      <w:r w:rsidRPr="004669DE">
        <w:t xml:space="preserve">update of AT commands to support </w:t>
      </w:r>
      <w:r>
        <w:t>MUSIM</w:t>
      </w:r>
      <w:r w:rsidRPr="004669DE">
        <w:t xml:space="preserve"> in 5GS</w:t>
      </w:r>
      <w:r>
        <w:t xml:space="preserve"> and EPS</w:t>
      </w:r>
      <w:r w:rsidR="000B5FD9">
        <w:t>.</w:t>
      </w:r>
    </w:p>
    <w:p w14:paraId="046C6E6E" w14:textId="77777777" w:rsidR="00785AEB" w:rsidRDefault="00785AEB" w:rsidP="00785AEB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CT3:</w:t>
      </w:r>
    </w:p>
    <w:p w14:paraId="4ED53625" w14:textId="7703BADE" w:rsidR="00785AEB" w:rsidRDefault="00785AEB" w:rsidP="00785AEB">
      <w:pPr>
        <w:pStyle w:val="B1"/>
      </w:pPr>
      <w:r w:rsidRPr="006C7168">
        <w:rPr>
          <w:lang w:eastAsia="zh-CN"/>
        </w:rPr>
        <w:t>-</w:t>
      </w:r>
      <w:r w:rsidRPr="006C7168">
        <w:rPr>
          <w:lang w:eastAsia="zh-CN"/>
        </w:rPr>
        <w:tab/>
      </w:r>
      <w:r>
        <w:t>p</w:t>
      </w:r>
      <w:r w:rsidRPr="004669DE">
        <w:t>o</w:t>
      </w:r>
      <w:r>
        <w:t>tential</w:t>
      </w:r>
      <w:r w:rsidRPr="004669DE">
        <w:t xml:space="preserve"> update to store the</w:t>
      </w:r>
      <w:r>
        <w:t xml:space="preserve"> MUSIM</w:t>
      </w:r>
      <w:r w:rsidRPr="004669DE">
        <w:t xml:space="preserve"> related parameters in the UDR</w:t>
      </w:r>
      <w:r>
        <w:t>.</w:t>
      </w:r>
    </w:p>
    <w:p w14:paraId="45B8DF6E" w14:textId="77777777" w:rsidR="00785AEB" w:rsidRDefault="00785AEB" w:rsidP="00785AEB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CT4:</w:t>
      </w:r>
    </w:p>
    <w:p w14:paraId="6A838A6B" w14:textId="77777777" w:rsidR="00785AEB" w:rsidRPr="00C9339B" w:rsidRDefault="00785AEB" w:rsidP="00785A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th</w:t>
      </w:r>
      <w:r>
        <w:rPr>
          <w:lang w:eastAsia="zh-CN"/>
        </w:rPr>
        <w:t>e SMF/SGW to support MUSIM in 5GS and EPS;</w:t>
      </w:r>
    </w:p>
    <w:p w14:paraId="536225D4" w14:textId="7FCE48AC" w:rsidR="00785AEB" w:rsidRDefault="00785AEB" w:rsidP="00785A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>, UDR and HSS/HLR to support MUSIM</w:t>
      </w:r>
      <w:r w:rsidRPr="00C9339B">
        <w:rPr>
          <w:lang w:eastAsia="zh-CN"/>
        </w:rPr>
        <w:t xml:space="preserve"> in 5GS </w:t>
      </w:r>
      <w:r>
        <w:rPr>
          <w:lang w:eastAsia="zh-CN"/>
        </w:rPr>
        <w:t>and EPS</w:t>
      </w:r>
      <w:r w:rsidRPr="00C9339B">
        <w:rPr>
          <w:lang w:eastAsia="zh-CN"/>
        </w:rPr>
        <w:t xml:space="preserve">; </w:t>
      </w:r>
    </w:p>
    <w:p w14:paraId="149A74E1" w14:textId="77777777" w:rsidR="00785AEB" w:rsidRDefault="00785AEB" w:rsidP="00785A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 service selection</w:t>
      </w:r>
      <w:r>
        <w:rPr>
          <w:lang w:eastAsia="zh-CN"/>
        </w:rPr>
        <w:t>;</w:t>
      </w:r>
    </w:p>
    <w:p w14:paraId="775212A0" w14:textId="77777777" w:rsidR="00785AEB" w:rsidRDefault="00785AEB" w:rsidP="00785A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>.</w:t>
      </w:r>
    </w:p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7A2D176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r w:rsidRPr="00C359FC">
              <w:t>5G NAS to support MUSIM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F212F76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27269198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2EE7AC20" w:rsidR="00785AEB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>s</w:t>
            </w:r>
            <w:r w:rsidRPr="00C359FC">
              <w:t xml:space="preserve"> 4G NAS to support MUSIM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7F858624" w:rsidR="00785AEB" w:rsidRDefault="00785AEB" w:rsidP="00785AEB">
            <w:pPr>
              <w:spacing w:after="0"/>
            </w:pPr>
            <w:r w:rsidRPr="00C359FC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40780A4A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lastRenderedPageBreak/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0E6EAD92" w:rsidR="00785AEB" w:rsidRDefault="00785AEB" w:rsidP="00785AEB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47056067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</w:p>
        </w:tc>
      </w:tr>
      <w:tr w:rsidR="00785AEB" w:rsidRPr="00251D80" w14:paraId="7861A6B7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130" w14:textId="246FF8C6" w:rsidR="00785AEB" w:rsidRDefault="00785AEB" w:rsidP="00785AEB">
            <w:pPr>
              <w:spacing w:after="0"/>
              <w:rPr>
                <w:i/>
              </w:rPr>
            </w:pPr>
            <w:r w:rsidRPr="004669DE"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BE0" w14:textId="4C2BE454" w:rsidR="00785AEB" w:rsidRDefault="00785AEB" w:rsidP="00785AEB">
            <w:pPr>
              <w:spacing w:after="0"/>
              <w:rPr>
                <w:i/>
              </w:rPr>
            </w:pPr>
            <w:r w:rsidRPr="004669DE">
              <w:t>Possible update</w:t>
            </w:r>
            <w:r>
              <w:t>s</w:t>
            </w:r>
            <w:r w:rsidRPr="004669DE">
              <w:t xml:space="preserve"> to store the</w:t>
            </w:r>
            <w:r>
              <w:t xml:space="preserve"> MUSIM</w:t>
            </w:r>
            <w:r w:rsidRPr="004669DE">
              <w:t xml:space="preserve"> related parameters in the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1742" w14:textId="13AAC1CB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25E" w14:textId="18D93FD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CT3</w:t>
            </w:r>
          </w:p>
        </w:tc>
      </w:tr>
      <w:tr w:rsidR="00785AEB" w:rsidRPr="00251D80" w14:paraId="40B8874C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56B" w14:textId="6172222B" w:rsidR="00785AEB" w:rsidRDefault="00785AEB" w:rsidP="00785AEB">
            <w:pPr>
              <w:spacing w:after="0"/>
              <w:rPr>
                <w:i/>
              </w:rPr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D01" w14:textId="7295C560" w:rsidR="00785AEB" w:rsidRDefault="00785AEB" w:rsidP="00785AEB">
            <w:pPr>
              <w:spacing w:after="0"/>
              <w:rPr>
                <w:i/>
              </w:rPr>
            </w:pPr>
            <w:r w:rsidRPr="004669DE">
              <w:t xml:space="preserve">Possible updates to support </w:t>
            </w:r>
            <w:r>
              <w:t>MUSIM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4EC2" w14:textId="76C1FA71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F37" w14:textId="0AB1C9F3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19D1D5B" w:rsidR="00785AEB" w:rsidRDefault="00785AEB" w:rsidP="00785AEB">
            <w:pPr>
              <w:spacing w:after="0"/>
              <w:rPr>
                <w:i/>
              </w:rPr>
            </w:pPr>
            <w:r w:rsidRPr="009E7AC9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637C2118" w:rsidR="00785AEB" w:rsidRDefault="00785AEB" w:rsidP="00785AEB">
            <w:pPr>
              <w:spacing w:after="0"/>
              <w:rPr>
                <w:i/>
              </w:rPr>
            </w:pPr>
            <w:r w:rsidRPr="004669DE">
              <w:t xml:space="preserve">Possible updates to support </w:t>
            </w:r>
            <w:r>
              <w:t>MUSIM</w:t>
            </w:r>
            <w:r w:rsidRPr="004669DE">
              <w:t xml:space="preserve"> in </w:t>
            </w:r>
            <w:r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2C0E8B48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450222C5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12D6054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383E" w14:textId="7DFCC2B1" w:rsidR="00785AEB" w:rsidRDefault="00785AEB" w:rsidP="00785AEB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83B5" w14:textId="64C60C6A" w:rsidR="00785AEB" w:rsidRDefault="00785AEB" w:rsidP="00785AEB">
            <w:pPr>
              <w:spacing w:after="0"/>
              <w:rPr>
                <w:i/>
              </w:rPr>
            </w:pPr>
            <w:r w:rsidRPr="004669DE">
              <w:t xml:space="preserve">Possible updates to support </w:t>
            </w:r>
            <w:r>
              <w:t>MUSIM</w:t>
            </w:r>
            <w:r w:rsidRPr="004669DE">
              <w:t xml:space="preserve"> in </w:t>
            </w:r>
            <w:r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0C8" w14:textId="1CD73220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42E" w14:textId="06AAB385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629E8A2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427F" w14:textId="5DB5AA24" w:rsidR="00785AEB" w:rsidRDefault="00785AEB" w:rsidP="00785AEB">
            <w:pPr>
              <w:spacing w:after="0"/>
              <w:rPr>
                <w:i/>
              </w:rPr>
            </w:pPr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9FE" w14:textId="1D4D0318" w:rsidR="00785AEB" w:rsidRDefault="00785AEB" w:rsidP="00785AEB">
            <w:pPr>
              <w:spacing w:after="0"/>
              <w:rPr>
                <w:i/>
              </w:rPr>
            </w:pPr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AAEB" w14:textId="2E7C654B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010" w14:textId="7546C336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6D24D43B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36BBEE12" w:rsidR="00785AEB" w:rsidRDefault="00785AEB" w:rsidP="00785AEB">
            <w:pPr>
              <w:spacing w:after="0"/>
              <w:rPr>
                <w:i/>
              </w:rPr>
            </w:pPr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48702E9A" w:rsidR="00785AEB" w:rsidRDefault="00785AEB" w:rsidP="00785AEB">
            <w:pPr>
              <w:spacing w:after="0"/>
              <w:rPr>
                <w:i/>
              </w:rPr>
            </w:pPr>
            <w:r w:rsidRPr="004669DE">
              <w:t xml:space="preserve">Possible updates to the SMF </w:t>
            </w:r>
            <w:r w:rsidR="000B5FD9">
              <w:t xml:space="preserve">services </w:t>
            </w:r>
            <w:r w:rsidRPr="004669DE">
              <w:t xml:space="preserve">to support </w:t>
            </w:r>
            <w:r>
              <w:t>MUSIM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08A4D6B9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36CE3D91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049A7888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134" w14:textId="211CACA8" w:rsidR="00785AEB" w:rsidRDefault="00785AEB" w:rsidP="00785AEB">
            <w:pPr>
              <w:spacing w:after="0"/>
              <w:rPr>
                <w:i/>
              </w:rPr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8B4" w14:textId="64187FB9" w:rsidR="00785AEB" w:rsidRDefault="00785AEB" w:rsidP="00785AEB">
            <w:pPr>
              <w:spacing w:after="0"/>
              <w:rPr>
                <w:i/>
              </w:rPr>
            </w:pPr>
            <w:r w:rsidRPr="004669DE">
              <w:t xml:space="preserve">Possible updates to the UDM services to support </w:t>
            </w:r>
            <w:r>
              <w:t>MUSIM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DFCC" w14:textId="1AE8BC1E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9037" w14:textId="6D85918E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277B705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4477" w14:textId="382DD971" w:rsidR="00785AEB" w:rsidRDefault="00785AEB" w:rsidP="00785AEB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357" w14:textId="36CC5D77" w:rsidR="00785AEB" w:rsidRDefault="00785AEB" w:rsidP="00785AEB">
            <w:pPr>
              <w:spacing w:after="0"/>
              <w:rPr>
                <w:i/>
              </w:rPr>
            </w:pPr>
            <w:r w:rsidRPr="004669DE">
              <w:t xml:space="preserve">Possible updates to </w:t>
            </w:r>
            <w:r w:rsidR="000B5FD9">
              <w:t xml:space="preserve">the UDR services to </w:t>
            </w:r>
            <w:r w:rsidRPr="004669DE">
              <w:t xml:space="preserve">support </w:t>
            </w:r>
            <w:r>
              <w:t>MUSIM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65F" w14:textId="39F9A720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C2F7" w14:textId="398D4D51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7165FCBE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2A6F" w14:textId="7CDBFC55" w:rsidR="00785AEB" w:rsidRDefault="00785AEB" w:rsidP="00785AEB">
            <w:pPr>
              <w:spacing w:after="0"/>
              <w:rPr>
                <w:i/>
              </w:rPr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C10" w14:textId="1E6C35E7" w:rsidR="00785AEB" w:rsidRDefault="00785AEB" w:rsidP="00785AEB">
            <w:pPr>
              <w:spacing w:after="0"/>
              <w:rPr>
                <w:i/>
              </w:rPr>
            </w:pPr>
            <w:r w:rsidRPr="004669DE">
              <w:t xml:space="preserve">Possible updates to the UDR services for subscription data to support </w:t>
            </w:r>
            <w:r>
              <w:t>MUSIM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68D" w14:textId="385C9D7C" w:rsidR="00785AEB" w:rsidRDefault="00785AEB" w:rsidP="00785AEB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48E9" w14:textId="54126B39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</w:p>
        </w:tc>
      </w:tr>
      <w:tr w:rsidR="00785AEB" w:rsidRPr="00251D80" w14:paraId="2238AA2C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AF9" w14:textId="72E52DFA" w:rsidR="00785AEB" w:rsidRPr="004669DE" w:rsidRDefault="00785AEB" w:rsidP="00785AEB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34F" w14:textId="27C2CB8F" w:rsidR="00785AEB" w:rsidRPr="004669DE" w:rsidRDefault="00785AEB" w:rsidP="00785AEB">
            <w:pPr>
              <w:spacing w:after="0"/>
            </w:pPr>
            <w:r w:rsidRPr="004669DE">
              <w:t>Possible update</w:t>
            </w:r>
            <w:r w:rsidR="000B5FD9">
              <w:t>s</w:t>
            </w:r>
            <w:r w:rsidRPr="004669DE">
              <w:t xml:space="preserve"> NF service</w:t>
            </w:r>
            <w:r w:rsidR="000B5FD9">
              <w:t>s</w:t>
            </w:r>
            <w:r w:rsidRPr="004669DE">
              <w:t xml:space="preserve"> to support </w:t>
            </w:r>
            <w:r>
              <w:t>MUSIM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806" w14:textId="7305C111" w:rsidR="00785AEB" w:rsidRPr="00594A94" w:rsidRDefault="00785AEB" w:rsidP="00785AEB">
            <w:pPr>
              <w:spacing w:after="0"/>
              <w:rPr>
                <w:lang w:eastAsia="zh-CN"/>
              </w:rPr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E5A" w14:textId="3ECCA6E8" w:rsidR="00785AEB" w:rsidRPr="004669DE" w:rsidRDefault="00785AEB" w:rsidP="00785AEB">
            <w:pPr>
              <w:spacing w:after="0"/>
            </w:pPr>
            <w:r w:rsidRPr="004669DE">
              <w:t>CT4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Default="001F3F9C" w:rsidP="001F3F9C">
      <w:pPr>
        <w:spacing w:after="0"/>
        <w:ind w:left="1134"/>
      </w:pPr>
      <w:r w:rsidRPr="00B80EFA">
        <w:t>Vivek Gupta</w:t>
      </w:r>
      <w:r w:rsidR="00BD71E6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006A3C05" w:rsidR="00F815BF" w:rsidRDefault="00C522CD" w:rsidP="00F815BF">
      <w:pPr>
        <w:spacing w:after="0"/>
      </w:pPr>
      <w:r>
        <w:t>SA3 for any security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03E0526" w:rsidR="0048267C" w:rsidRPr="003313EA" w:rsidRDefault="0048267C" w:rsidP="001C5C86">
            <w:pPr>
              <w:pStyle w:val="TAL"/>
            </w:pP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66583228" w:rsidR="0048267C" w:rsidRPr="003313EA" w:rsidRDefault="0048267C" w:rsidP="001C5C86">
            <w:pPr>
              <w:pStyle w:val="TAL"/>
            </w:pP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608920F1" w:rsidR="0048267C" w:rsidRPr="003313EA" w:rsidRDefault="0048267C" w:rsidP="001C5C86">
            <w:pPr>
              <w:pStyle w:val="TAL"/>
            </w:pP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04843" w14:textId="77777777" w:rsidR="00FE52AC" w:rsidRDefault="00FE52AC">
      <w:r>
        <w:separator/>
      </w:r>
    </w:p>
  </w:endnote>
  <w:endnote w:type="continuationSeparator" w:id="0">
    <w:p w14:paraId="2B667F3E" w14:textId="77777777" w:rsidR="00FE52AC" w:rsidRDefault="00FE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FCDE" w14:textId="77777777" w:rsidR="00FE52AC" w:rsidRDefault="00FE52AC">
      <w:r>
        <w:separator/>
      </w:r>
    </w:p>
  </w:footnote>
  <w:footnote w:type="continuationSeparator" w:id="0">
    <w:p w14:paraId="646D44BC" w14:textId="77777777" w:rsidR="00FE52AC" w:rsidRDefault="00FE5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350C5"/>
    <w:rsid w:val="00037C06"/>
    <w:rsid w:val="0004150C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46C5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248D"/>
    <w:rsid w:val="001A4192"/>
    <w:rsid w:val="001C57DF"/>
    <w:rsid w:val="001C5C86"/>
    <w:rsid w:val="001C718D"/>
    <w:rsid w:val="001E14C4"/>
    <w:rsid w:val="001E3FB9"/>
    <w:rsid w:val="001F3F9C"/>
    <w:rsid w:val="001F5ED2"/>
    <w:rsid w:val="001F7EB4"/>
    <w:rsid w:val="002000C2"/>
    <w:rsid w:val="0020364F"/>
    <w:rsid w:val="00205F25"/>
    <w:rsid w:val="00213ABC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B093B"/>
    <w:rsid w:val="002B0F55"/>
    <w:rsid w:val="002C1C50"/>
    <w:rsid w:val="002C3AB0"/>
    <w:rsid w:val="002D2854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5FB2"/>
    <w:rsid w:val="00341A7C"/>
    <w:rsid w:val="00344158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20213"/>
    <w:rsid w:val="00533EB0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5382E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4709"/>
    <w:rsid w:val="00B16BB6"/>
    <w:rsid w:val="00B2743D"/>
    <w:rsid w:val="00B3015C"/>
    <w:rsid w:val="00B30B4F"/>
    <w:rsid w:val="00B344D8"/>
    <w:rsid w:val="00B42618"/>
    <w:rsid w:val="00B567D1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7C50"/>
    <w:rsid w:val="00C715CA"/>
    <w:rsid w:val="00C7495D"/>
    <w:rsid w:val="00C77CE9"/>
    <w:rsid w:val="00CA0968"/>
    <w:rsid w:val="00CA168E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3FDC"/>
    <w:rsid w:val="00E322AA"/>
    <w:rsid w:val="00E339AE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5BF"/>
    <w:rsid w:val="00F83D11"/>
    <w:rsid w:val="00F921F1"/>
    <w:rsid w:val="00FA0147"/>
    <w:rsid w:val="00FB127E"/>
    <w:rsid w:val="00FB1A35"/>
    <w:rsid w:val="00FB4CD7"/>
    <w:rsid w:val="00FC0804"/>
    <w:rsid w:val="00FC3B6D"/>
    <w:rsid w:val="00FC40D7"/>
    <w:rsid w:val="00FD25AE"/>
    <w:rsid w:val="00FD3A4E"/>
    <w:rsid w:val="00FE52AC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75498-F926-495C-ABF6-93D717E1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3077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173</cp:revision>
  <cp:lastPrinted>2000-02-29T10:31:00Z</cp:lastPrinted>
  <dcterms:created xsi:type="dcterms:W3CDTF">2019-09-24T15:18:00Z</dcterms:created>
  <dcterms:modified xsi:type="dcterms:W3CDTF">2020-10-08T12:10:00Z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